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FEC55B1" w:rsidR="00BC2F5A" w:rsidRDefault="00BC2F5A" w:rsidP="00BC2F5A">
      <w:pPr>
        <w:pStyle w:val="CH"/>
      </w:pPr>
      <w:bookmarkStart w:id="0" w:name="historyclause"/>
      <w:r w:rsidRPr="00B070F5">
        <w:t xml:space="preserve">3GPP </w:t>
      </w:r>
      <w:r w:rsidR="00BA79B9">
        <w:t xml:space="preserve">TSG </w:t>
      </w:r>
      <w:r w:rsidRPr="00B070F5">
        <w:t>RAN Meeting #</w:t>
      </w:r>
      <w:r w:rsidR="00BA79B9">
        <w:t>96</w:t>
      </w:r>
      <w:r>
        <w:tab/>
      </w:r>
      <w:r>
        <w:tab/>
      </w:r>
      <w:r w:rsidR="00BA79B9" w:rsidRPr="00BA79B9">
        <w:t>RP-221693</w:t>
      </w:r>
    </w:p>
    <w:p w14:paraId="50DC9730" w14:textId="6030E5ED" w:rsidR="00D309CC" w:rsidRPr="002F2CF6" w:rsidRDefault="00744C8E" w:rsidP="00BC2F5A">
      <w:pPr>
        <w:pStyle w:val="CH"/>
        <w:tabs>
          <w:tab w:val="clear" w:pos="7920"/>
        </w:tabs>
        <w:rPr>
          <w:b w:val="0"/>
        </w:rPr>
      </w:pPr>
      <w:r w:rsidRPr="005B0B43">
        <w:t xml:space="preserve">Electronic meeting, </w:t>
      </w:r>
      <w:r w:rsidR="00BA79B9">
        <w:t>6</w:t>
      </w:r>
      <w:r w:rsidR="00E3176F" w:rsidRPr="00483096">
        <w:t xml:space="preserve"> – </w:t>
      </w:r>
      <w:r w:rsidR="00BA79B9">
        <w:t>9</w:t>
      </w:r>
      <w:r w:rsidR="00390C9B">
        <w:t>th</w:t>
      </w:r>
      <w:r w:rsidR="00BA79B9">
        <w:t xml:space="preserve"> </w:t>
      </w:r>
      <w:r w:rsidR="00AC062B">
        <w:t>June</w:t>
      </w:r>
      <w:r w:rsidR="00E3176F" w:rsidRPr="00483096">
        <w:t xml:space="preserve">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9B56119" w:rsidR="00D309CC" w:rsidRPr="002F2CF6" w:rsidRDefault="00D309CC" w:rsidP="00D309CC">
      <w:pPr>
        <w:pStyle w:val="CH"/>
        <w:rPr>
          <w:b w:val="0"/>
        </w:rPr>
      </w:pPr>
      <w:r w:rsidRPr="002F2CF6">
        <w:t>Agenda item:</w:t>
      </w:r>
      <w:r w:rsidRPr="002F2CF6">
        <w:tab/>
      </w:r>
      <w:r w:rsidR="00BA79B9">
        <w:t>9.2.3</w:t>
      </w:r>
    </w:p>
    <w:p w14:paraId="4DBE005A" w14:textId="50112AE9" w:rsidR="00D309CC" w:rsidRPr="002F2CF6" w:rsidRDefault="00D309CC" w:rsidP="00D309CC">
      <w:pPr>
        <w:pStyle w:val="CH"/>
        <w:rPr>
          <w:b w:val="0"/>
        </w:rPr>
      </w:pPr>
      <w:r w:rsidRPr="002F2CF6">
        <w:t>Source:</w:t>
      </w:r>
      <w:r w:rsidRPr="002F2CF6">
        <w:tab/>
        <w:t>Apple</w:t>
      </w:r>
    </w:p>
    <w:p w14:paraId="0D2061A1" w14:textId="507C7008" w:rsidR="00D309CC" w:rsidRPr="002F2CF6" w:rsidRDefault="00D309CC" w:rsidP="00E54DB8">
      <w:pPr>
        <w:pStyle w:val="CH"/>
        <w:ind w:left="2268" w:hanging="2268"/>
      </w:pPr>
      <w:r w:rsidRPr="002F2CF6">
        <w:t>Title:</w:t>
      </w:r>
      <w:r w:rsidRPr="002F2CF6">
        <w:tab/>
      </w:r>
      <w:r w:rsidR="00BA79B9" w:rsidRPr="00BA79B9">
        <w:t>On the next steps for the SI on efficient utilization of licensed spectrum</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440ABDD6" w:rsidR="00E82213" w:rsidRPr="00A6171D" w:rsidRDefault="00744C8E" w:rsidP="00E82213">
      <w:r>
        <w:t>RAN WG4 has been considering several solutions, latest technical descriptions of which are captured in TR 38.844</w:t>
      </w:r>
      <w:r w:rsidR="00E82213">
        <w:t>.</w:t>
      </w:r>
      <w:r>
        <w:t xml:space="preserve"> </w:t>
      </w:r>
      <w:r w:rsidR="009B5DCE">
        <w:t>However, as extensively discussed during last meeting, companies do not have the same view on several features related to the core functionality, which effectively does not allow RAN WG4 to progress further on potential solutions for irregular channels</w:t>
      </w:r>
      <w:r>
        <w:t>.</w:t>
      </w:r>
      <w:r w:rsidR="000C5F64">
        <w:t xml:space="preserve"> In this discussion paper we present a quick overview of open issues and ask TSG RAN further guidance on how to proceed with the SI.</w:t>
      </w:r>
      <w:r>
        <w:t xml:space="preserve"> </w:t>
      </w:r>
      <w:r w:rsidR="00E82213">
        <w:t xml:space="preserve"> </w:t>
      </w:r>
    </w:p>
    <w:p w14:paraId="616CFC1D" w14:textId="7CCEFC9E" w:rsidR="00E3176F" w:rsidRDefault="00E3176F" w:rsidP="00E3176F">
      <w:pPr>
        <w:pStyle w:val="Heading1"/>
      </w:pPr>
      <w:r>
        <w:t>2</w:t>
      </w:r>
      <w:r>
        <w:tab/>
      </w:r>
      <w:r w:rsidR="000C5F64">
        <w:t>Key open issues for irregular channels</w:t>
      </w:r>
    </w:p>
    <w:p w14:paraId="2F6519CF" w14:textId="0C785BB8" w:rsidR="00BE2F2F" w:rsidRDefault="000C5F64" w:rsidP="000C5F64">
      <w:r>
        <w:t xml:space="preserve">As already mentioned in the Introduction part, RAN WG4 has been working on identifying potential solutions to utilise spectrum blocks that are not aligned on the 5MHz boundary, i.e., the ones which do not correspond to any standard channel bandwidth defined in TS 38.101-1. </w:t>
      </w:r>
      <w:r w:rsidR="00D23FFF">
        <w:t>And while a good technical progress</w:t>
      </w:r>
      <w:r>
        <w:t xml:space="preserve"> </w:t>
      </w:r>
      <w:r w:rsidR="00D23FFF">
        <w:t>was made for each solution, companies were not able to reach the conclusion on the efficiency of each method because there is no common view on whether the Rel-15 core supports certain functionalities and whether all UEs will have a predictable behaviour</w:t>
      </w:r>
      <w:r w:rsidR="003169F9">
        <w:t xml:space="preserve"> in certain (re-)configuration cases</w:t>
      </w:r>
      <w:r w:rsidR="00D23FFF">
        <w:t xml:space="preserve">. </w:t>
      </w:r>
    </w:p>
    <w:p w14:paraId="52E1ADC6" w14:textId="77777777" w:rsidR="00BE2F2F" w:rsidRDefault="00BE2F2F" w:rsidP="000C5F64">
      <w:r>
        <w:t>Based on the technical discussions that took place during the last RAN4#103 meeting, key open issues can be summarised as follows below:</w:t>
      </w:r>
    </w:p>
    <w:p w14:paraId="0942D6A2" w14:textId="3C8CA79A" w:rsidR="00BE2F2F" w:rsidRPr="00BE2F2F" w:rsidRDefault="00BE2F2F" w:rsidP="00BE2F2F">
      <w:pPr>
        <w:pStyle w:val="B1"/>
      </w:pPr>
      <w:r>
        <w:t>-</w:t>
      </w:r>
      <w:r>
        <w:tab/>
      </w:r>
      <w:r w:rsidRPr="00BE2F2F">
        <w:rPr>
          <w:b/>
          <w:bCs/>
        </w:rPr>
        <w:t>SIB1 channel bandwidth / UE dedicated bandwidth</w:t>
      </w:r>
      <w:r w:rsidRPr="00BE2F2F">
        <w:t>. Carrier bandwidth is signalled in SIB1, but it can be also changed in the UE dedicated signalling. And while RAN2 signalling design in principle allows full flexibility, there is no affirmative conclusion that all UEs will work as expected if</w:t>
      </w:r>
      <w:r w:rsidR="003036B6">
        <w:t>,</w:t>
      </w:r>
      <w:r w:rsidRPr="00BE2F2F">
        <w:t xml:space="preserve"> for instance</w:t>
      </w:r>
      <w:r w:rsidR="003036B6">
        <w:t>,</w:t>
      </w:r>
      <w:r w:rsidRPr="00BE2F2F">
        <w:t xml:space="preserve"> a UE is reconfigured with the channel bandwidth larger than what SIB1 indicates. Logically speaking, it should be possible but there are uncertainties </w:t>
      </w:r>
      <w:r>
        <w:t>regarding</w:t>
      </w:r>
      <w:r w:rsidRPr="00BE2F2F">
        <w:t xml:space="preserve"> the exact UE behaviour.</w:t>
      </w:r>
    </w:p>
    <w:p w14:paraId="3F2CFCE2" w14:textId="1CD9263B" w:rsidR="00BE2F2F" w:rsidRPr="00BE2F2F" w:rsidRDefault="00BE2F2F" w:rsidP="00BE2F2F">
      <w:pPr>
        <w:pStyle w:val="B1"/>
      </w:pPr>
      <w:r>
        <w:t>-</w:t>
      </w:r>
      <w:r>
        <w:tab/>
      </w:r>
      <w:r w:rsidRPr="00BE2F2F">
        <w:rPr>
          <w:b/>
          <w:bCs/>
        </w:rPr>
        <w:t>Number of RBs signalled in SIB1 and UE dedicated bandwidth</w:t>
      </w:r>
      <w:r w:rsidRPr="00BE2F2F">
        <w:t>. This issue is highly related to the previous one. When the network sets carrier/channel bandwidth, it signals number of RBs, i.e.</w:t>
      </w:r>
      <w:r>
        <w:t>,</w:t>
      </w:r>
      <w:r w:rsidRPr="00BE2F2F">
        <w:t xml:space="preserve"> the network can in principle choose any number. However, the main concern from </w:t>
      </w:r>
      <w:r>
        <w:t>several</w:t>
      </w:r>
      <w:r w:rsidRPr="00BE2F2F">
        <w:t xml:space="preserve"> companies is what happens if this value does not correspond to an existing channel bandwidth defined in TS 38.101-1. Since all requirements are associated with one of the standard channels, it is not entirely clear what a UE shall do if it encounters number of RBs that does not correspond to any standard channel. </w:t>
      </w:r>
    </w:p>
    <w:p w14:paraId="7441C83B" w14:textId="13A7A9B2" w:rsidR="000B14F0" w:rsidRDefault="00BE2F2F" w:rsidP="00BE2F2F">
      <w:pPr>
        <w:pStyle w:val="B1"/>
      </w:pPr>
      <w:r>
        <w:t>-</w:t>
      </w:r>
      <w:r>
        <w:tab/>
      </w:r>
      <w:r w:rsidRPr="00BE2F2F">
        <w:rPr>
          <w:b/>
          <w:bCs/>
        </w:rPr>
        <w:t>Channel raster</w:t>
      </w:r>
      <w:r w:rsidRPr="00BE2F2F">
        <w:t>. All FR1 low-frequency bands ha</w:t>
      </w:r>
      <w:r>
        <w:t>ve</w:t>
      </w:r>
      <w:r w:rsidRPr="00BE2F2F">
        <w:t xml:space="preserve"> channel raster in steps of 100kHz defined as the global raster (5kHz) x 20. </w:t>
      </w:r>
      <w:r w:rsidR="00C962DE">
        <w:t>And</w:t>
      </w:r>
      <w:r w:rsidRPr="00BE2F2F">
        <w:t xml:space="preserve"> </w:t>
      </w:r>
      <w:r w:rsidR="003036B6">
        <w:t xml:space="preserve">the </w:t>
      </w:r>
      <w:r w:rsidRPr="00BE2F2F">
        <w:t xml:space="preserve">RAN2 signalling also uses the global raster of 5kHz. So, </w:t>
      </w:r>
      <w:r w:rsidR="00C962DE">
        <w:t>purely from the signalling perspective</w:t>
      </w:r>
      <w:r w:rsidRPr="00BE2F2F">
        <w:t xml:space="preserve"> there is nothing that prevents </w:t>
      </w:r>
      <w:r w:rsidR="003169F9">
        <w:t xml:space="preserve">the network from </w:t>
      </w:r>
      <w:r w:rsidRPr="00BE2F2F">
        <w:t xml:space="preserve">configuring channels with the </w:t>
      </w:r>
      <w:r w:rsidR="003169F9">
        <w:t xml:space="preserve">5kHz </w:t>
      </w:r>
      <w:r w:rsidRPr="00BE2F2F">
        <w:t xml:space="preserve">accuracy, which will give an additional benefit of aligning the channel </w:t>
      </w:r>
      <w:r w:rsidR="00C962DE">
        <w:t xml:space="preserve">on the required frequency point providing </w:t>
      </w:r>
      <w:r w:rsidRPr="00BE2F2F">
        <w:t xml:space="preserve">flexibility in configuring (overlapping) channels so that they are RB or sub-carrier aligned. Nevertheless, several companies raised a concern that current specifications clearly say that low-frequency FR1 bands </w:t>
      </w:r>
      <w:r w:rsidR="00C962DE">
        <w:t>should be</w:t>
      </w:r>
      <w:r w:rsidRPr="00BE2F2F">
        <w:t xml:space="preserve"> on the 100kHz </w:t>
      </w:r>
      <w:r w:rsidR="00C962DE">
        <w:lastRenderedPageBreak/>
        <w:t xml:space="preserve">channel </w:t>
      </w:r>
      <w:r w:rsidRPr="00BE2F2F">
        <w:t xml:space="preserve">raster and </w:t>
      </w:r>
      <w:r w:rsidR="00C962DE">
        <w:t>there is no guarantee</w:t>
      </w:r>
      <w:r w:rsidRPr="00BE2F2F">
        <w:t xml:space="preserve"> </w:t>
      </w:r>
      <w:r w:rsidR="00C962DE">
        <w:t>that all</w:t>
      </w:r>
      <w:r w:rsidRPr="00BE2F2F">
        <w:t xml:space="preserve"> UE</w:t>
      </w:r>
      <w:r w:rsidR="00C962DE">
        <w:t>s</w:t>
      </w:r>
      <w:r w:rsidRPr="00BE2F2F">
        <w:t xml:space="preserve"> </w:t>
      </w:r>
      <w:r w:rsidR="00C962DE">
        <w:t xml:space="preserve">will </w:t>
      </w:r>
      <w:r w:rsidRPr="00BE2F2F">
        <w:t>behav</w:t>
      </w:r>
      <w:r w:rsidR="00C962DE">
        <w:t>e correctly</w:t>
      </w:r>
      <w:r w:rsidRPr="00BE2F2F">
        <w:t xml:space="preserve"> if the channel is not on the 100kHz raster.</w:t>
      </w:r>
    </w:p>
    <w:p w14:paraId="64661280" w14:textId="724A7E0C" w:rsidR="00F555CF" w:rsidRDefault="00F555CF" w:rsidP="00F555CF">
      <w:r>
        <w:t xml:space="preserve">As can be seen, these open issues are not specific to any of the solutions for the irregular channel bandwidths. </w:t>
      </w:r>
      <w:r w:rsidR="0083282E">
        <w:t>Nevertheless, RAN WG4 needs to conclude what legacy UEs can or cannot do to understand whether certain methods can be used already with legacy UEs and/or which enhancements should be introduced during the normative phase.</w:t>
      </w:r>
      <w:r w:rsidR="00A3047C">
        <w:t xml:space="preserve"> Based on that there are several potential ways forward:</w:t>
      </w:r>
    </w:p>
    <w:p w14:paraId="4516AC80" w14:textId="460AD19A" w:rsidR="00A3047C" w:rsidRDefault="00A3047C" w:rsidP="00A3047C">
      <w:pPr>
        <w:pStyle w:val="B1"/>
      </w:pPr>
      <w:r>
        <w:t>1)</w:t>
      </w:r>
      <w:r>
        <w:tab/>
        <w:t>We close the SI with the conclusion that only overlapping channels from the network perspective can be used; and other methods are not studied further.</w:t>
      </w:r>
    </w:p>
    <w:p w14:paraId="11E47595" w14:textId="5189B9BE" w:rsidR="00A3047C" w:rsidRDefault="00A3047C" w:rsidP="00A3047C">
      <w:pPr>
        <w:pStyle w:val="B1"/>
      </w:pPr>
      <w:r>
        <w:t>2)</w:t>
      </w:r>
      <w:r>
        <w:tab/>
        <w:t>We put the SI on hold and initiate another discussion to clarify key open issues. And once they are clarified, the SI is resumed.</w:t>
      </w:r>
    </w:p>
    <w:p w14:paraId="7937F1F7" w14:textId="23EF5E1E" w:rsidR="00A3047C" w:rsidRDefault="00A3047C" w:rsidP="00A3047C">
      <w:pPr>
        <w:pStyle w:val="B1"/>
      </w:pPr>
      <w:r>
        <w:t>3)</w:t>
      </w:r>
      <w:r>
        <w:tab/>
        <w:t>Almost same as option 2. We do not put the SI on hold but stop all discussions on irregular channel methods. Instead, the SI is used as a placeholder to discuss further controversial issues, which will hopefully need 1-2 meeting cycles. Once they are clarified, we resume discussions on irregular channel methods.</w:t>
      </w:r>
      <w:r w:rsidR="00FE7E90">
        <w:t xml:space="preserve"> </w:t>
      </w:r>
    </w:p>
    <w:p w14:paraId="30FA7287" w14:textId="77777777" w:rsidR="00FE7E90" w:rsidRDefault="00FE7E90" w:rsidP="00FE7E90"/>
    <w:p w14:paraId="4A0730EE" w14:textId="3811E240" w:rsidR="00FE7E90" w:rsidRPr="00BE2F2F" w:rsidRDefault="00FE7E90" w:rsidP="00FE7E90">
      <w:pPr>
        <w:pStyle w:val="Proposal"/>
      </w:pPr>
      <w:r>
        <w:t>Proposal:</w:t>
      </w:r>
      <w:r>
        <w:tab/>
        <w:t xml:space="preserve">We ask TSG RAN further guidance on how to proceed with the SI on </w:t>
      </w:r>
      <w:r w:rsidRPr="00FE7E90">
        <w:t>efficient utilization of licensed spectrum</w:t>
      </w:r>
      <w:r>
        <w:t>.</w:t>
      </w:r>
    </w:p>
    <w:p w14:paraId="34C99636" w14:textId="74BCFD43" w:rsidR="008E7986" w:rsidRPr="00D20165" w:rsidRDefault="00906293" w:rsidP="008E7986">
      <w:pPr>
        <w:pStyle w:val="Heading1"/>
      </w:pPr>
      <w:r>
        <w:t>3</w:t>
      </w:r>
      <w:r w:rsidR="008E7986" w:rsidRPr="00D20165">
        <w:tab/>
        <w:t>Conclusions</w:t>
      </w:r>
    </w:p>
    <w:p w14:paraId="5BB0E936" w14:textId="2CDAF2F8" w:rsidR="004F75AB" w:rsidRDefault="004F75AB" w:rsidP="004F75AB">
      <w:r>
        <w:t xml:space="preserve">In this discussion paper we have presented </w:t>
      </w:r>
      <w:r w:rsidR="00FE7E90">
        <w:t>our understanding of existing key open issues in the SI and how they can be resolved</w:t>
      </w:r>
      <w:r>
        <w:t>.</w:t>
      </w:r>
      <w:r w:rsidR="00FE7E90">
        <w:t xml:space="preserve"> Based on that we ask further TSG RAN guidance on how to proceed with this SI.</w:t>
      </w:r>
      <w:r w:rsidRPr="00D20165">
        <w:t xml:space="preserve"> </w:t>
      </w:r>
    </w:p>
    <w:p w14:paraId="6988108A" w14:textId="77777777" w:rsidR="00FE7E90" w:rsidRPr="00BE2F2F" w:rsidRDefault="00FE7E90" w:rsidP="00FE7E90">
      <w:pPr>
        <w:pStyle w:val="Proposal"/>
      </w:pPr>
      <w:r>
        <w:t>Proposal:</w:t>
      </w:r>
      <w:r>
        <w:tab/>
        <w:t xml:space="preserve">We ask TSG RAN further guidance on how to proceed with the SI on </w:t>
      </w:r>
      <w:r w:rsidRPr="00FE7E90">
        <w:t>efficient utilization of licensed spectrum</w:t>
      </w:r>
      <w:r>
        <w:t>.</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1" w:name="_Ref54370374"/>
      <w:r w:rsidRPr="002315A5">
        <w:t>RP-202103</w:t>
      </w:r>
      <w:r>
        <w:t xml:space="preserve">, "New SID: Study on Efficient utilization of licensed </w:t>
      </w:r>
      <w:r>
        <w:tab/>
        <w:t>spectrum that is not aligned with existing NR channel bandwidths", T-Mobile USA, Ericsson</w:t>
      </w:r>
      <w:bookmarkEnd w:id="1"/>
    </w:p>
    <w:p w14:paraId="4B66D901" w14:textId="21951983" w:rsidR="00C76D42" w:rsidRPr="00D20165" w:rsidRDefault="00C76D42" w:rsidP="002315A5">
      <w:pPr>
        <w:pStyle w:val="EX"/>
        <w:numPr>
          <w:ilvl w:val="0"/>
          <w:numId w:val="0"/>
        </w:numPr>
        <w:ind w:left="369"/>
      </w:pPr>
    </w:p>
    <w:sectPr w:rsidR="00C76D42"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1FD4E" w14:textId="77777777" w:rsidR="008605CF" w:rsidRDefault="008605CF">
      <w:r>
        <w:separator/>
      </w:r>
    </w:p>
  </w:endnote>
  <w:endnote w:type="continuationSeparator" w:id="0">
    <w:p w14:paraId="5BE8FEF7" w14:textId="77777777" w:rsidR="008605CF" w:rsidRDefault="0086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6D08B" w14:textId="77777777" w:rsidR="008605CF" w:rsidRDefault="008605CF">
      <w:r>
        <w:separator/>
      </w:r>
    </w:p>
  </w:footnote>
  <w:footnote w:type="continuationSeparator" w:id="0">
    <w:p w14:paraId="62E6FA7C" w14:textId="77777777" w:rsidR="008605CF" w:rsidRDefault="00860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E3A"/>
    <w:rsid w:val="000B14F0"/>
    <w:rsid w:val="000B35AA"/>
    <w:rsid w:val="000C1674"/>
    <w:rsid w:val="000C47C3"/>
    <w:rsid w:val="000C5F64"/>
    <w:rsid w:val="000C7B5A"/>
    <w:rsid w:val="000D0F44"/>
    <w:rsid w:val="000D503E"/>
    <w:rsid w:val="000D58AB"/>
    <w:rsid w:val="000E021F"/>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0485"/>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E00EE"/>
    <w:rsid w:val="002E492A"/>
    <w:rsid w:val="002E6E67"/>
    <w:rsid w:val="002E7463"/>
    <w:rsid w:val="002F057E"/>
    <w:rsid w:val="002F2CF6"/>
    <w:rsid w:val="002F5F31"/>
    <w:rsid w:val="002F6CBC"/>
    <w:rsid w:val="002F7399"/>
    <w:rsid w:val="003036B6"/>
    <w:rsid w:val="0031034F"/>
    <w:rsid w:val="0031063C"/>
    <w:rsid w:val="00312AA9"/>
    <w:rsid w:val="00313552"/>
    <w:rsid w:val="003169F9"/>
    <w:rsid w:val="003172DC"/>
    <w:rsid w:val="00321796"/>
    <w:rsid w:val="00322FC7"/>
    <w:rsid w:val="00325ED4"/>
    <w:rsid w:val="0033276C"/>
    <w:rsid w:val="00336AC2"/>
    <w:rsid w:val="003448CA"/>
    <w:rsid w:val="0035462D"/>
    <w:rsid w:val="00356834"/>
    <w:rsid w:val="00360686"/>
    <w:rsid w:val="003631EB"/>
    <w:rsid w:val="00366A6D"/>
    <w:rsid w:val="003701AC"/>
    <w:rsid w:val="003753AF"/>
    <w:rsid w:val="003765B8"/>
    <w:rsid w:val="0038066E"/>
    <w:rsid w:val="00381990"/>
    <w:rsid w:val="00390C9B"/>
    <w:rsid w:val="00394D23"/>
    <w:rsid w:val="00396185"/>
    <w:rsid w:val="003A0483"/>
    <w:rsid w:val="003B2B5F"/>
    <w:rsid w:val="003C3971"/>
    <w:rsid w:val="003C564B"/>
    <w:rsid w:val="003D2F32"/>
    <w:rsid w:val="003D36FA"/>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13289"/>
    <w:rsid w:val="005142DF"/>
    <w:rsid w:val="00521C56"/>
    <w:rsid w:val="00526CFF"/>
    <w:rsid w:val="0053388B"/>
    <w:rsid w:val="0053575D"/>
    <w:rsid w:val="00535773"/>
    <w:rsid w:val="00537AB4"/>
    <w:rsid w:val="00543E6C"/>
    <w:rsid w:val="00551FC5"/>
    <w:rsid w:val="00565087"/>
    <w:rsid w:val="00570DD5"/>
    <w:rsid w:val="005721BB"/>
    <w:rsid w:val="00572E14"/>
    <w:rsid w:val="005771A9"/>
    <w:rsid w:val="00580798"/>
    <w:rsid w:val="00585697"/>
    <w:rsid w:val="005856CE"/>
    <w:rsid w:val="00593DA4"/>
    <w:rsid w:val="005973BE"/>
    <w:rsid w:val="005A2A65"/>
    <w:rsid w:val="005A3F5C"/>
    <w:rsid w:val="005A5986"/>
    <w:rsid w:val="005D2E01"/>
    <w:rsid w:val="005D7526"/>
    <w:rsid w:val="005E2535"/>
    <w:rsid w:val="005E69AE"/>
    <w:rsid w:val="005F4043"/>
    <w:rsid w:val="00602AEA"/>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5EB1"/>
    <w:rsid w:val="006A13A8"/>
    <w:rsid w:val="006A323F"/>
    <w:rsid w:val="006A7E02"/>
    <w:rsid w:val="006B0669"/>
    <w:rsid w:val="006B30D0"/>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0A28"/>
    <w:rsid w:val="007C24D1"/>
    <w:rsid w:val="007C2EB4"/>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621F"/>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062B"/>
    <w:rsid w:val="00AC6BC6"/>
    <w:rsid w:val="00AD081C"/>
    <w:rsid w:val="00AD3F96"/>
    <w:rsid w:val="00AE19D1"/>
    <w:rsid w:val="00AE27BF"/>
    <w:rsid w:val="00AE3797"/>
    <w:rsid w:val="00AF18DD"/>
    <w:rsid w:val="00AF59C3"/>
    <w:rsid w:val="00B00F0D"/>
    <w:rsid w:val="00B03B5E"/>
    <w:rsid w:val="00B15449"/>
    <w:rsid w:val="00B16FC7"/>
    <w:rsid w:val="00B17447"/>
    <w:rsid w:val="00B36419"/>
    <w:rsid w:val="00B474C6"/>
    <w:rsid w:val="00B55820"/>
    <w:rsid w:val="00B61020"/>
    <w:rsid w:val="00B71A6E"/>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71ED"/>
    <w:rsid w:val="00BE2F2F"/>
    <w:rsid w:val="00BE3255"/>
    <w:rsid w:val="00BF128E"/>
    <w:rsid w:val="00BF73CB"/>
    <w:rsid w:val="00C03D00"/>
    <w:rsid w:val="00C04AB4"/>
    <w:rsid w:val="00C06E73"/>
    <w:rsid w:val="00C070EC"/>
    <w:rsid w:val="00C1496A"/>
    <w:rsid w:val="00C2684C"/>
    <w:rsid w:val="00C3012D"/>
    <w:rsid w:val="00C33079"/>
    <w:rsid w:val="00C45231"/>
    <w:rsid w:val="00C50543"/>
    <w:rsid w:val="00C539B3"/>
    <w:rsid w:val="00C660AB"/>
    <w:rsid w:val="00C72833"/>
    <w:rsid w:val="00C731FC"/>
    <w:rsid w:val="00C74791"/>
    <w:rsid w:val="00C76D42"/>
    <w:rsid w:val="00C80F1D"/>
    <w:rsid w:val="00C93F40"/>
    <w:rsid w:val="00C962DE"/>
    <w:rsid w:val="00CA3D0C"/>
    <w:rsid w:val="00CA5F06"/>
    <w:rsid w:val="00CB0F39"/>
    <w:rsid w:val="00CB1B8A"/>
    <w:rsid w:val="00CB7FEA"/>
    <w:rsid w:val="00CC2205"/>
    <w:rsid w:val="00CC4603"/>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76E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555CF"/>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D6139"/>
    <w:rsid w:val="00FE44D7"/>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2</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cp:revision>
  <cp:lastPrinted>2019-02-25T14:05:00Z</cp:lastPrinted>
  <dcterms:created xsi:type="dcterms:W3CDTF">2022-05-27T19:16:00Z</dcterms:created>
  <dcterms:modified xsi:type="dcterms:W3CDTF">2022-05-30T17:48:00Z</dcterms:modified>
  <cp:category/>
</cp:coreProperties>
</file>